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C346B" w:rsidRPr="003C346B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ΕΙΔΟΣ: Μετουσιωμένη Αιθανόλη</w:t>
            </w:r>
          </w:p>
        </w:tc>
      </w:tr>
      <w:tr w:rsidR="003C346B" w:rsidRPr="003C346B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3C346B" w:rsidRPr="003C346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3C346B" w:rsidRPr="003C346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C346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C346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3C346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3C346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3C346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C346B" w:rsidRPr="003C346B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C346B" w:rsidRPr="003C346B" w:rsidRDefault="003C346B" w:rsidP="003C346B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Όγκου 2,5 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C346B" w:rsidRPr="003C346B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346B" w:rsidRPr="003C346B" w:rsidRDefault="003C346B" w:rsidP="003C346B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C346B" w:rsidRPr="003C346B" w:rsidRDefault="003C346B" w:rsidP="003C346B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C346B">
              <w:rPr>
                <w:rFonts w:ascii="Tahoma" w:hAnsi="Tahoma" w:cs="Tahoma"/>
                <w:sz w:val="18"/>
                <w:szCs w:val="18"/>
              </w:rPr>
              <w:t>Καθαρότητα 99,8%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346B" w:rsidRPr="003C346B" w:rsidRDefault="003C346B" w:rsidP="003C346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346B" w:rsidRPr="003C346B" w:rsidRDefault="003C346B" w:rsidP="003C346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3C346B" w:rsidRPr="003C346B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346B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C346B" w:rsidRPr="003C346B" w:rsidRDefault="003C346B" w:rsidP="003C346B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C346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346B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346B" w:rsidRPr="003C346B" w:rsidRDefault="003C346B" w:rsidP="003C346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346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3C346B" w:rsidRDefault="00B43CAA" w:rsidP="003C346B">
      <w:bookmarkStart w:id="0" w:name="_GoBack"/>
      <w:bookmarkEnd w:id="0"/>
    </w:p>
    <w:sectPr w:rsidR="00B43CAA" w:rsidRPr="003C346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3C346B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34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2025-11-24T08:52:00Z</dcterms:created>
  <dcterms:modified xsi:type="dcterms:W3CDTF">2025-11-24T08:52:00Z</dcterms:modified>
</cp:coreProperties>
</file>